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FEF" w:rsidRDefault="00356FEF" w:rsidP="00356FEF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职务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356FEF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FEF" w:rsidRDefault="00356FEF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6FEF" w:rsidRDefault="00356FEF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6FEF" w:rsidRDefault="00356FEF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6FEF" w:rsidRDefault="00356FEF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6FEF" w:rsidRDefault="00356FEF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356FEF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FEF" w:rsidRDefault="00356FEF" w:rsidP="00830DF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56FEF" w:rsidRDefault="00356FEF" w:rsidP="00830DFB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56FEF" w:rsidRDefault="00356FEF" w:rsidP="00830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56FEF" w:rsidRDefault="00356FEF" w:rsidP="00830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56FEF" w:rsidRDefault="00356FEF" w:rsidP="00830DF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356FEF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FEF" w:rsidRDefault="00356FEF" w:rsidP="00830DF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56FEF" w:rsidRDefault="00356FEF" w:rsidP="00830DFB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56FEF" w:rsidRDefault="00356FEF" w:rsidP="00830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56FEF" w:rsidRDefault="00356FEF" w:rsidP="00830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56FEF" w:rsidRDefault="00356FEF" w:rsidP="00830DF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356FEF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FEF" w:rsidRDefault="00356FEF" w:rsidP="00830DF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与职务相关的材料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56FEF" w:rsidRDefault="00356FEF" w:rsidP="00830DFB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56FEF" w:rsidRDefault="00356FEF" w:rsidP="00830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56FEF" w:rsidRDefault="00356FEF" w:rsidP="00830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56FEF" w:rsidRDefault="00356FEF" w:rsidP="00830DF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356FEF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FEF" w:rsidRDefault="00356FEF" w:rsidP="00830DF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56FEF" w:rsidRDefault="00356FEF" w:rsidP="00830DFB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56FEF" w:rsidRDefault="00356FEF" w:rsidP="00830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56FEF" w:rsidRDefault="00356FEF" w:rsidP="00830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56FEF" w:rsidRDefault="00356FEF" w:rsidP="00830DF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356FEF" w:rsidRDefault="00356FEF" w:rsidP="007A736A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5"/>
        <w:gridCol w:w="1140"/>
        <w:gridCol w:w="1656"/>
        <w:gridCol w:w="4119"/>
      </w:tblGrid>
      <w:tr w:rsidR="00356FEF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FEF" w:rsidRDefault="00356FEF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56FEF" w:rsidRDefault="00356FEF" w:rsidP="00830DFB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356FEF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FEF" w:rsidRDefault="00356FEF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56FEF" w:rsidRDefault="00356FEF" w:rsidP="00830D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6FEF" w:rsidRDefault="00356FEF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56FEF" w:rsidRDefault="00356FEF" w:rsidP="00830DFB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</w:t>
            </w:r>
          </w:p>
        </w:tc>
      </w:tr>
      <w:tr w:rsidR="00356FEF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FEF" w:rsidRDefault="00356FEF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56FEF" w:rsidRDefault="00356FEF" w:rsidP="00830D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6FEF" w:rsidRDefault="00356FEF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56FEF" w:rsidRDefault="00356FEF" w:rsidP="00830DF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356FEF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FEF" w:rsidRDefault="00356FEF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56FEF" w:rsidRDefault="00356FEF" w:rsidP="00830D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6FEF" w:rsidRDefault="00356FEF" w:rsidP="000A2A76">
            <w:pPr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56FEF" w:rsidRDefault="00356FEF" w:rsidP="00830DFB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356FEF" w:rsidRPr="000A2A76" w:rsidRDefault="00356FEF">
      <w:pPr>
        <w:rPr>
          <w:rFonts w:cs="Times New Roman"/>
        </w:rPr>
      </w:pPr>
    </w:p>
    <w:sectPr w:rsidR="00356FEF" w:rsidRPr="000A2A76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6FEF" w:rsidRDefault="00356FEF" w:rsidP="000A2A76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356FEF" w:rsidRDefault="00356FEF" w:rsidP="000A2A76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6FEF" w:rsidRDefault="00356FEF" w:rsidP="000A2A76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356FEF" w:rsidRDefault="00356FEF" w:rsidP="000A2A76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69F8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2A76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B9"/>
    <w:rsid w:val="002B4851"/>
    <w:rsid w:val="002B4B1A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01B9"/>
    <w:rsid w:val="003512A1"/>
    <w:rsid w:val="00354716"/>
    <w:rsid w:val="0035657A"/>
    <w:rsid w:val="00356B87"/>
    <w:rsid w:val="00356C92"/>
    <w:rsid w:val="00356FEF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82F"/>
    <w:rsid w:val="004919B0"/>
    <w:rsid w:val="004926D7"/>
    <w:rsid w:val="004941DB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507F"/>
    <w:rsid w:val="00557F35"/>
    <w:rsid w:val="00561ACB"/>
    <w:rsid w:val="005623CC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2670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72A6"/>
    <w:rsid w:val="0067797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4B74"/>
    <w:rsid w:val="006F627F"/>
    <w:rsid w:val="00701347"/>
    <w:rsid w:val="00704D3A"/>
    <w:rsid w:val="00705968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679D5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69E4"/>
    <w:rsid w:val="007969F8"/>
    <w:rsid w:val="00797954"/>
    <w:rsid w:val="007A05C4"/>
    <w:rsid w:val="007A0C81"/>
    <w:rsid w:val="007A2A71"/>
    <w:rsid w:val="007A3234"/>
    <w:rsid w:val="007A736A"/>
    <w:rsid w:val="007A746C"/>
    <w:rsid w:val="007B1848"/>
    <w:rsid w:val="007B450D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DFB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40E3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2A76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0A2A76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A2A76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0A2A76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A2A7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93</Words>
  <Characters>533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3</cp:revision>
  <dcterms:created xsi:type="dcterms:W3CDTF">2018-07-21T11:26:00Z</dcterms:created>
  <dcterms:modified xsi:type="dcterms:W3CDTF">2018-08-04T05:28:00Z</dcterms:modified>
</cp:coreProperties>
</file>